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7ADC" w14:textId="77777777" w:rsidR="00E7409A" w:rsidRDefault="00E7409A"/>
    <w:p w14:paraId="2A3922A3" w14:textId="77777777" w:rsidR="00E7409A" w:rsidRDefault="00E7409A"/>
    <w:p w14:paraId="6CF2A373"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367FD64B" w14:textId="77777777" w:rsidTr="00E7409A">
        <w:trPr>
          <w:trHeight w:val="3941"/>
        </w:trPr>
        <w:tc>
          <w:tcPr>
            <w:tcW w:w="9072" w:type="dxa"/>
            <w:shd w:val="clear" w:color="auto" w:fill="auto"/>
            <w:vAlign w:val="center"/>
          </w:tcPr>
          <w:p w14:paraId="3375639F" w14:textId="22A63B7F" w:rsidR="00E7409A" w:rsidRPr="00E7409A" w:rsidRDefault="00113954" w:rsidP="00F17AF3">
            <w:pPr>
              <w:pStyle w:val="RFE1Titel"/>
              <w:spacing w:line="312" w:lineRule="auto"/>
              <w:rPr>
                <w:szCs w:val="36"/>
              </w:rPr>
            </w:pPr>
            <w:r w:rsidRPr="002D3099">
              <w:rPr>
                <w:rFonts w:cs="Arial"/>
                <w:szCs w:val="36"/>
              </w:rPr>
              <w:t xml:space="preserve">Anlage </w:t>
            </w:r>
            <w:r w:rsidR="002D3099" w:rsidRPr="002D3099">
              <w:rPr>
                <w:rFonts w:cs="Arial"/>
                <w:szCs w:val="36"/>
              </w:rPr>
              <w:t>09</w:t>
            </w:r>
            <w:r w:rsidR="003B181C" w:rsidRPr="00E7409A">
              <w:rPr>
                <w:szCs w:val="36"/>
              </w:rPr>
              <w:t xml:space="preserve"> </w:t>
            </w:r>
          </w:p>
          <w:p w14:paraId="397B9385" w14:textId="29BD761C" w:rsidR="00E7409A" w:rsidRPr="00E7409A" w:rsidRDefault="00E7409A" w:rsidP="00E7409A">
            <w:pPr>
              <w:spacing w:line="360" w:lineRule="auto"/>
              <w:jc w:val="center"/>
              <w:rPr>
                <w:rFonts w:cs="Arial"/>
                <w:sz w:val="28"/>
                <w:szCs w:val="28"/>
              </w:rPr>
            </w:pPr>
            <w:r w:rsidRPr="00E7409A">
              <w:rPr>
                <w:rFonts w:cs="Arial"/>
                <w:sz w:val="28"/>
                <w:szCs w:val="28"/>
              </w:rPr>
              <w:t xml:space="preserve">der Vergabeunterlagen zur </w:t>
            </w:r>
            <w:r w:rsidRPr="00E7409A">
              <w:rPr>
                <w:rFonts w:cs="Arial"/>
                <w:sz w:val="28"/>
                <w:szCs w:val="28"/>
              </w:rPr>
              <w:br/>
              <w:t xml:space="preserve">Ausschreibung </w:t>
            </w:r>
            <w:r w:rsidR="002D3099" w:rsidRPr="002D3099">
              <w:rPr>
                <w:rFonts w:cs="Arial"/>
                <w:sz w:val="28"/>
                <w:szCs w:val="28"/>
              </w:rPr>
              <w:t>„Arbeitgeberkommunikation: Druck“</w:t>
            </w:r>
          </w:p>
          <w:p w14:paraId="54D7171A" w14:textId="77777777" w:rsidR="00E7409A" w:rsidRDefault="00E7409A" w:rsidP="00E7409A">
            <w:pPr>
              <w:pStyle w:val="RFE1Titel"/>
              <w:spacing w:line="312" w:lineRule="auto"/>
              <w:rPr>
                <w:rFonts w:cs="Arial"/>
                <w:sz w:val="28"/>
                <w:szCs w:val="28"/>
              </w:rPr>
            </w:pPr>
          </w:p>
          <w:p w14:paraId="5A9E2CB7"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01265462"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5C2A2388" w14:textId="77777777" w:rsidTr="00E7409A">
        <w:trPr>
          <w:trHeight w:val="7370"/>
        </w:trPr>
        <w:tc>
          <w:tcPr>
            <w:tcW w:w="9072" w:type="dxa"/>
            <w:shd w:val="clear" w:color="auto" w:fill="auto"/>
          </w:tcPr>
          <w:p w14:paraId="614CD8E8" w14:textId="77777777" w:rsidR="001D214D" w:rsidRPr="00E7409A" w:rsidRDefault="001D214D" w:rsidP="00E7409A">
            <w:pPr>
              <w:jc w:val="center"/>
            </w:pPr>
          </w:p>
        </w:tc>
      </w:tr>
    </w:tbl>
    <w:p w14:paraId="57A1FDC8"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7C91D8A4"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A20AF5">
        <w:rPr>
          <w:rFonts w:cs="Arial"/>
          <w:color w:val="000000"/>
          <w:sz w:val="21"/>
          <w:szCs w:val="21"/>
        </w:rPr>
      </w:r>
      <w:r w:rsidR="00A20AF5">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0230F681"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A20AF5">
        <w:rPr>
          <w:rFonts w:cs="Arial"/>
          <w:color w:val="000000"/>
          <w:sz w:val="21"/>
          <w:szCs w:val="21"/>
        </w:rPr>
      </w:r>
      <w:r w:rsidR="00A20AF5">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2B6D6E22" w14:textId="77777777" w:rsidR="003B181C" w:rsidRPr="00D07828" w:rsidRDefault="003B181C" w:rsidP="003B181C">
      <w:pPr>
        <w:autoSpaceDE w:val="0"/>
        <w:autoSpaceDN w:val="0"/>
        <w:adjustRightInd w:val="0"/>
        <w:spacing w:before="120" w:after="120"/>
        <w:rPr>
          <w:rFonts w:cs="Arial"/>
          <w:color w:val="000000"/>
          <w:sz w:val="21"/>
          <w:szCs w:val="21"/>
        </w:rPr>
      </w:pPr>
    </w:p>
    <w:p w14:paraId="2026DBD5"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0DCC3DD1"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F6C40AE" w14:textId="77777777" w:rsidR="003B181C" w:rsidRPr="00D07828" w:rsidRDefault="003B181C" w:rsidP="003B181C">
      <w:pPr>
        <w:rPr>
          <w:rFonts w:cs="Arial"/>
          <w:sz w:val="21"/>
          <w:szCs w:val="21"/>
        </w:rPr>
      </w:pPr>
    </w:p>
    <w:p w14:paraId="26FA5789" w14:textId="77777777" w:rsidR="003B181C" w:rsidRPr="00D07828" w:rsidRDefault="003B181C" w:rsidP="003B181C">
      <w:pPr>
        <w:rPr>
          <w:rFonts w:cs="Arial"/>
          <w:sz w:val="21"/>
          <w:szCs w:val="21"/>
        </w:rPr>
      </w:pPr>
    </w:p>
    <w:p w14:paraId="6CFCF437"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3F31CCD4" w14:textId="77777777" w:rsidR="003B181C" w:rsidRDefault="003B181C" w:rsidP="003B181C">
      <w:pPr>
        <w:rPr>
          <w:rFonts w:cs="Arial"/>
          <w:bCs/>
          <w:color w:val="000000"/>
          <w:sz w:val="18"/>
          <w:szCs w:val="18"/>
        </w:rPr>
      </w:pPr>
    </w:p>
    <w:p w14:paraId="748BBBC0" w14:textId="77777777" w:rsidR="003B181C" w:rsidRPr="00D07828" w:rsidRDefault="003B181C" w:rsidP="003B181C">
      <w:pPr>
        <w:rPr>
          <w:rFonts w:cs="Arial"/>
          <w:sz w:val="21"/>
          <w:szCs w:val="21"/>
        </w:rPr>
      </w:pPr>
    </w:p>
    <w:p w14:paraId="2FAEB3AE"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5C2FE8A9" w14:textId="77777777" w:rsidR="003B181C" w:rsidRDefault="003B181C" w:rsidP="00F17AF3">
      <w:pPr>
        <w:pStyle w:val="RFE1Titel"/>
        <w:spacing w:line="312" w:lineRule="auto"/>
        <w:rPr>
          <w:rFonts w:cs="Arial"/>
          <w:sz w:val="28"/>
          <w:szCs w:val="28"/>
        </w:rPr>
      </w:pPr>
    </w:p>
    <w:p w14:paraId="34FD7C0E"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7B8CE4B2" w14:textId="77777777" w:rsidR="003B181C" w:rsidRDefault="003B181C" w:rsidP="00F17AF3">
      <w:pPr>
        <w:spacing w:line="312" w:lineRule="auto"/>
        <w:rPr>
          <w:rFonts w:cs="Arial"/>
          <w:b/>
          <w:sz w:val="21"/>
          <w:szCs w:val="21"/>
        </w:rPr>
      </w:pPr>
    </w:p>
    <w:p w14:paraId="672E8908"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7F4BE838"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1E18B743"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353B5630"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406648E7"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2F079B1D" w14:textId="77777777" w:rsidR="00D06AF3" w:rsidRPr="00194FAC" w:rsidRDefault="00D06AF3" w:rsidP="00F17AF3">
      <w:pPr>
        <w:spacing w:line="312" w:lineRule="auto"/>
        <w:rPr>
          <w:rFonts w:cs="Arial"/>
          <w:sz w:val="21"/>
          <w:szCs w:val="21"/>
        </w:rPr>
      </w:pPr>
    </w:p>
    <w:p w14:paraId="51D66F2A"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2A7390FA"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E8D7DD2" w14:textId="77777777" w:rsidR="00F17AF3" w:rsidRPr="00194FAC" w:rsidRDefault="00F17AF3" w:rsidP="00F17AF3">
      <w:pPr>
        <w:spacing w:line="312" w:lineRule="auto"/>
        <w:rPr>
          <w:rFonts w:cs="Arial"/>
          <w:sz w:val="21"/>
          <w:szCs w:val="21"/>
        </w:rPr>
      </w:pPr>
    </w:p>
    <w:p w14:paraId="0520A135"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4FD51F68"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3E22B89D"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55114516" w14:textId="77777777" w:rsidR="00662865" w:rsidRDefault="00662865" w:rsidP="00F17AF3">
      <w:pPr>
        <w:spacing w:line="312" w:lineRule="auto"/>
        <w:rPr>
          <w:rFonts w:cs="Arial"/>
          <w:sz w:val="21"/>
          <w:szCs w:val="21"/>
        </w:rPr>
      </w:pPr>
    </w:p>
    <w:p w14:paraId="129445F8" w14:textId="77777777" w:rsidR="00E7409A" w:rsidRDefault="00E7409A" w:rsidP="00F17AF3">
      <w:pPr>
        <w:spacing w:line="312" w:lineRule="auto"/>
        <w:rPr>
          <w:rFonts w:cs="Arial"/>
          <w:sz w:val="21"/>
          <w:szCs w:val="21"/>
        </w:rPr>
      </w:pPr>
    </w:p>
    <w:p w14:paraId="5D4D00ED"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7AC0" w14:textId="77777777" w:rsidR="002D3099" w:rsidRDefault="002D3099" w:rsidP="005648A8">
      <w:r>
        <w:separator/>
      </w:r>
    </w:p>
  </w:endnote>
  <w:endnote w:type="continuationSeparator" w:id="0">
    <w:p w14:paraId="052E7088" w14:textId="77777777" w:rsidR="002D3099" w:rsidRDefault="002D3099"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FE56"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EFEB8" w14:textId="77777777" w:rsidR="002D3099" w:rsidRDefault="002D3099" w:rsidP="005648A8">
      <w:r>
        <w:separator/>
      </w:r>
    </w:p>
  </w:footnote>
  <w:footnote w:type="continuationSeparator" w:id="0">
    <w:p w14:paraId="6353AF09" w14:textId="77777777" w:rsidR="002D3099" w:rsidRDefault="002D3099"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4312" w14:textId="48DDB8FA" w:rsidR="002D2830" w:rsidRDefault="0042320C" w:rsidP="002D68D3">
    <w:pPr>
      <w:pStyle w:val="Kopfzeile"/>
      <w:jc w:val="center"/>
      <w:rPr>
        <w:sz w:val="18"/>
        <w:szCs w:val="18"/>
      </w:rPr>
    </w:pPr>
    <w:r w:rsidRPr="002D3099">
      <w:rPr>
        <w:sz w:val="18"/>
        <w:szCs w:val="18"/>
      </w:rPr>
      <w:t xml:space="preserve">Anlage </w:t>
    </w:r>
    <w:r w:rsidR="002D3099" w:rsidRPr="002D3099">
      <w:rPr>
        <w:sz w:val="18"/>
        <w:szCs w:val="18"/>
      </w:rPr>
      <w:t>09</w:t>
    </w:r>
    <w:r w:rsidR="00C85683" w:rsidRPr="00C85683">
      <w:rPr>
        <w:sz w:val="18"/>
        <w:szCs w:val="18"/>
      </w:rPr>
      <w:t>:</w:t>
    </w:r>
    <w:r w:rsidRPr="00C85683">
      <w:rPr>
        <w:sz w:val="18"/>
        <w:szCs w:val="18"/>
      </w:rPr>
      <w:t xml:space="preserve"> </w:t>
    </w:r>
    <w:r w:rsidR="00F17AF3">
      <w:rPr>
        <w:sz w:val="18"/>
        <w:szCs w:val="18"/>
      </w:rPr>
      <w:t>Eigenerklärung zum Nichtvorliegen von „Russland-Sanktionen“</w:t>
    </w:r>
  </w:p>
  <w:p w14:paraId="00AEE2C8" w14:textId="7899E0F8" w:rsidR="0042320C" w:rsidRPr="003D0D70" w:rsidRDefault="002D2830" w:rsidP="002D68D3">
    <w:pPr>
      <w:pStyle w:val="Kopfzeile"/>
      <w:jc w:val="center"/>
      <w:rPr>
        <w:smallCaps/>
        <w:sz w:val="18"/>
        <w:szCs w:val="18"/>
      </w:rPr>
    </w:pPr>
    <w:r>
      <w:rPr>
        <w:sz w:val="18"/>
        <w:szCs w:val="18"/>
      </w:rPr>
      <w:t>der Vergabeunterlagen</w:t>
    </w:r>
    <w:r w:rsidR="00F17AF3">
      <w:rPr>
        <w:sz w:val="18"/>
        <w:szCs w:val="18"/>
      </w:rPr>
      <w:t xml:space="preserve"> </w:t>
    </w:r>
    <w:r w:rsidR="0042320C" w:rsidRPr="00C85683">
      <w:rPr>
        <w:sz w:val="18"/>
        <w:szCs w:val="18"/>
      </w:rPr>
      <w:t xml:space="preserve">zur Ausschreibung </w:t>
    </w:r>
    <w:r w:rsidR="002D3099" w:rsidRPr="002D3099">
      <w:rPr>
        <w:sz w:val="18"/>
        <w:szCs w:val="18"/>
      </w:rPr>
      <w:t>„Arbeitgeberkommunikation: Druck“</w:t>
    </w:r>
  </w:p>
  <w:p w14:paraId="503ED2F2"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K5oCbFItXVPLAojrhrO9/cI2qOvq8/dh50YenqBR1a2wYQR1ulvLlwzbAczpWd4UBB5R8vfrVoooC/I4i3BADg==" w:salt="HuZSAv0l9lgbhmc+mzIUD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2D3099"/>
    <w:rsid w:val="000A3D77"/>
    <w:rsid w:val="000E613A"/>
    <w:rsid w:val="00100EB4"/>
    <w:rsid w:val="00113954"/>
    <w:rsid w:val="00164C75"/>
    <w:rsid w:val="00194FAC"/>
    <w:rsid w:val="001C4772"/>
    <w:rsid w:val="001C7EE5"/>
    <w:rsid w:val="001D214D"/>
    <w:rsid w:val="00294A0B"/>
    <w:rsid w:val="002B10BF"/>
    <w:rsid w:val="002D2830"/>
    <w:rsid w:val="002D3099"/>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A0993"/>
    <w:rsid w:val="00521379"/>
    <w:rsid w:val="005648A8"/>
    <w:rsid w:val="00567044"/>
    <w:rsid w:val="00595DF2"/>
    <w:rsid w:val="00595E43"/>
    <w:rsid w:val="005D087C"/>
    <w:rsid w:val="00662865"/>
    <w:rsid w:val="006E31DF"/>
    <w:rsid w:val="006F1036"/>
    <w:rsid w:val="0079680A"/>
    <w:rsid w:val="007A7B9E"/>
    <w:rsid w:val="007C26BE"/>
    <w:rsid w:val="0083467E"/>
    <w:rsid w:val="00841BD4"/>
    <w:rsid w:val="008E43C9"/>
    <w:rsid w:val="00926034"/>
    <w:rsid w:val="00933B51"/>
    <w:rsid w:val="0094782D"/>
    <w:rsid w:val="009A63DB"/>
    <w:rsid w:val="009B5656"/>
    <w:rsid w:val="00A11468"/>
    <w:rsid w:val="00A20AF5"/>
    <w:rsid w:val="00A31C3B"/>
    <w:rsid w:val="00A621D5"/>
    <w:rsid w:val="00A76EA3"/>
    <w:rsid w:val="00AA23BA"/>
    <w:rsid w:val="00AD6A68"/>
    <w:rsid w:val="00AF569B"/>
    <w:rsid w:val="00B1259E"/>
    <w:rsid w:val="00B26730"/>
    <w:rsid w:val="00BC4046"/>
    <w:rsid w:val="00C567FD"/>
    <w:rsid w:val="00C85683"/>
    <w:rsid w:val="00CF754E"/>
    <w:rsid w:val="00D06AF3"/>
    <w:rsid w:val="00D11C9C"/>
    <w:rsid w:val="00D22E4B"/>
    <w:rsid w:val="00D24C5D"/>
    <w:rsid w:val="00D62F76"/>
    <w:rsid w:val="00D63403"/>
    <w:rsid w:val="00DE465B"/>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713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Arbeitgeberkommunikation%20Druck\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307</Words>
  <Characters>1941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2026-08-03T12:09:00Z</dcterms:created>
  <dcterms:modified xsi:type="dcterms:W3CDTF">2026-08-03T12:09:00Z</dcterms:modified>
</cp:coreProperties>
</file>